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rFonts w:ascii="Calibri" w:hAnsi="Calibri"/>
        </w:rPr>
      </w:pPr>
      <w:r>
        <w:rPr>
          <w:rFonts w:ascii="Calibri" w:hAnsi="Calibri"/>
        </w:rPr>
      </w:r>
    </w:p>
    <w:p>
      <w:pPr>
        <w:pStyle w:val="Normal"/>
        <w:bidi w:val="0"/>
        <w:jc w:val="left"/>
        <w:rPr>
          <w:rFonts w:ascii="Calibri" w:hAnsi="Calibri"/>
          <w:lang w:val="ru-RU"/>
        </w:rPr>
      </w:pPr>
      <w:r>
        <w:rPr>
          <w:rFonts w:ascii="Calibri" w:hAnsi="Calibri"/>
          <w:lang w:val="ru-RU"/>
        </w:rPr>
        <w:t>Чё я понял в итоге?</w:t>
        <w:br/>
        <w:t>1. гайд не нужен, гайда не существует</w:t>
        <w:br/>
        <w:t>2. что бы я не сказал это не будет правдой</w:t>
        <w:br/>
        <w:t>3. ничего ни о чём нельзя/невозможно/не могу сказать</w:t>
        <w:br/>
        <w:t>4. наблюдаемое это не правда, а воображаемый мир это не ложь</w:t>
        <w:br/>
        <w:t>5. Я вижу, что слова, образы, реальность это всё самостоятельные вещи которые никак нельзя связать</w:t>
        <w:br/>
        <w:t>6. Я вижу, что я могу видеть что угодно и не видеть что угодно.</w:t>
        <w:br/>
        <w:t>7. Я вижу что я могу заблуждаться, быть в иллюзии, верить, не верить, говорить что угодно.</w:t>
        <w:br/>
        <w:t>8. Я не могу доверять своему наблюдению и не могу доверять словам. Я ничему не могу доверять. Я ничего не могу сказать о заблуждениях, иллюзиях, вере и т. д. нет никаких оснований отличать их от истины, правды, реальности и т. д. то что я вижу то и правда а правда то что я вижу.</w:t>
        <w:br/>
        <w:t xml:space="preserve">9. Я понял, что мне просто нужно выбрать себе лучшее состояние из возможных и просто жить в нём, не существует ничего такого что бы я наблюдал что бы запрещало мне жить в каком то состоянии, в зависимом, независимом, с заблуждениями, иллюзиями, фантазиями, всё это разрешено. Ограничение есть только в том, какое состояние я способен получить а какое не способен. И не важно каким образом я получаю то или иное состояние, не важно откуда оно берётся ибо из чего бы оно не появлялось, из иллюзий или заблуждений и т. п. Если это работает то этого достаточно, я всё равно ничего не могу сказать о том, из чего оно состоит. Типа если не нужно лезть в голову что бы разобраться в чём то в голове, я всё равно ни к чему не прийду после того как разберусь, типа это бессмысленно, я только испорчу себе состояние этим. Пока я не лезу разбираться в голову у меня хорошее состояние, а как только полезу может стать хуже. </w:t>
        <w:br/>
        <w:t>10. Я понял, что нет смысла лезть в голову и пытаться понять что то про свое состояние, про жизнь, про смыслы и т. д., просто нужно выбрать самое лучшее состояние которое мне больше нравится и жить в нём ни о чём не задумываясь, просто жить и кайфовать.</w:t>
        <w:br/>
        <w:t xml:space="preserve">11. </w:t>
      </w:r>
      <w:r>
        <w:rPr>
          <w:rFonts w:ascii="Calibri" w:hAnsi="Calibri"/>
          <w:lang w:val="ru-RU"/>
        </w:rPr>
        <w:t xml:space="preserve">Как я оказался в своём текущем состоянии? Я просто представил себе состояние в котором хотел бы быть в идеале и в результате я в нём и оказался. Я представил себе состояние в котором я всегда в хорошем настроении, никогда ничего не боюсь, не злюсь, не грущу, сильно всё хочу, при этом переключаюсь между желаниями в зависимости от того, что сейчас выгоднее хотеть. В результате я получил состояние в котором у меня дикая страсть/интерес/желание жить в хорем позитивном настроении без эмоций типа радости/грусти/злости/страха, тоесть есть только сильные приятные чувства к жизни без эмоций, я всё сильно хочу и кайфую от получения того что хочу, тоесть желания и кайф без эмоций, вот такое состояние. Я чувствую что во мне, в памяти есть много желаний которые я всегда очень хотел, любил, желал и которые приносят много кайфа, раньше я называл их зависимостями и считал что они точно вызывают эмоции, но теперь это не так, я можно сказать развязал руки своим зависимостям раскрыл их на полную катушку что бы максимально хотеть и максимально кайфовать от их удовлетворения, но при этом без эмоций. Почему эмоций нет? Во первых потому что я так захотел, мне не нравятся эмоции, они затмевают ум и не добавляют кайф, мне достаточно мега позитивного настроя, мне не нужна эмоция радости, но а вообще я так сильно не думал об этом даже, я просто посмотрел какие у меня варианты состояний и увидел что их не много, либо я зависимый со словами вызывающими эмоции, либо я зависимый без слов. Дак ещё раз почему нет эмоций сейчас? Как я умудрился отделить желания от эмоций? Раньше такого не получалось потому что я был уверен что это обязано быть связано. Теперь когда я вижу реальность иначе, я понял что все мои представления о том что можно что то понять словами или наблюдениями это фигня, ничего нелья понять, поэтому просто выбираешь любое состояние и всё. А тот факт что я так вижу мир само по себе это не даёт эмоциям появляться. Я хз почему, просто осознание этого всего не даёт мыслям вызывающим эмоции возникать в голове. Ведь мысль это некая якобы правда о мире, но я понял что правды не существует, истины не существует, наблюдаемое меняется и каждый раз что бы я не наблюдал эта правда ни чем не отличается от любой другой правды. </w:t>
        <w:br/>
        <w:br/>
      </w:r>
      <w:r>
        <w:rPr>
          <w:rFonts w:ascii="Calibri" w:hAnsi="Calibri"/>
          <w:lang w:val="ru-RU"/>
        </w:rPr>
        <w:t xml:space="preserve">12. Там ещё был такой момент, что я долго выбирал между полностью зависимым состоянием с сильными желаниями и стрессом и полностью независимым состоянием в котором нет ни желаний ни эмоций ни инетереса ничего. Я пытался понять что выбрать между этими состояними но не мог увидеть ответ, не мог придумать слова которые указали бы мне на выбор. Я пытался выбрать истиное состояние, правильное, то которое я должен выбрать по логике, но такого не сущестует состояния, когда я это понял я понял что нужно выбирать просто любое состояние которое мне больше нравится. И стал думать какие у меня есть опции, у меня была опция ничего не чувствовать и чувстовать очень много включая стресс, потом я уловил что оказывается есть третий варик, чувствовать всё но без эмоций, я без понятия как я это сделал но оказывается такое возможно. У меня нет никакого гайда в голове который бы дал мне это состояние, тем более что я понимаю что любой гайд туфта которая не имеет отношения к реальности, тоесть гайд подразумевает то что это то что я вижу, но я не вижу никаких слов. Кароче я хочу сказать что я не верю ни в какое описание, ни в какой гайд, просто не могу верить в то чего нет. Поэтому у меня нет никаких слов в голове это раз. Отсуствия слов в голвое достаточно для того что бы не было никаких эмоций. А дальше я добавил к этому свои дремучие желания из глубинной памяти котоыре всегда у меня были и выкрутил их на максимум тоесть снял с них наручники которые я всегда вешал называя это всё страшным словом «зависимости», я дал свободу своим желаниям, сначала самые сильные из них меня распирали но потом я понял, что можно хотеть сразу всё а не только самое желанное и выбирать самое выгодное желание в данный момент. Вообще когда я ломал голову над состояниями, я думал что зависимое это не варик ибо желания берут надо мной верх плюс стресс, а независомое это говно состояние без эмоций чувств желаний интереса мотивации и т. д. это состояние я тоже не хотел. </w:t>
        <w:br/>
        <w:br/>
        <w:t xml:space="preserve">13. Ещё у меня была в моменте мысль, что я могу видеть что угодно, думать что угодно и не видеть что угодно и не думать что угодно и любые вариации этого абсолютно равнозначно имеют полное право на существование и право на то что бы называться истиной, правдой да чем угодно. Я понял бессмысленность того что бы вообще думать о том, «а что я наблюдаю на самом деле?» и бессмысленность того что бы что то понять, описать, сказать словами. Я понял, что верить наблюдениям нельзя и верить словам нельзя, типа что бы я не видел и не говорил всё правда и ложь и не правда и не ложь. </w:t>
      </w:r>
      <w:r>
        <w:rPr>
          <w:rFonts w:ascii="Calibri" w:hAnsi="Calibri"/>
          <w:lang w:val="ru-RU"/>
        </w:rPr>
        <w:t xml:space="preserve">Всё это ничего, а ничего это всё. Всё равно всему, ничего не равно ничему. </w:t>
        <w:br/>
        <w:br/>
        <w:t xml:space="preserve">14. Я понял что ничего нельзя понять. Я узнал правду, что правды не существует. Я узнал истину, что истины не существует. Я увидел что ничего увидеть нельзя, или наоборот можно увидеть всё что угодно. Я понял, что ничего нельзя сказать. Что бы я ни сказал это будет/не будет правдой/ложью/не правдой/не ложью. Я понял, что не важно что стоит за состоянием, важно только то какие состояния я могу получить и какое из них лучшее. Что бы ни стояло за состоянием я ничего не смогу понять об этом, сказать об этом, это не будет ни правдой ни ложью, но факт раскрытия что стоит за состоянием может сломать состояние, поэтому если моё состояние хорошее и я могу вечно в нём быть не заглядывая в голову что бы узнать что за ним стоит то тогда не надо заглядывать. Да и вообще если я не знаю, то я имею это состояние, а если узнаю то оно сразу станет другим, тоесть я не могу узнать что стоит за состоянием не сломав его. Что значит узнать что стоит за состоянием? Значит увидеть? Сомневаюсь, я и так всё вижу. Узнать значит описать словами, а описание словами никогда не является тем что я по факту вижу, а значит заглянув и описав я лишь создам новую сущность в голове «описание» которое может испортить мне состояние своим существованием. Поэтому я думаю, что состояние это как квантовое состояние, попытка измерить состояние частица неменуемо изменит её. Попытка узнать что стоит за состоянием неменуемо изменит его и ты в итоге узнаешь только то, что стоит за новым состоянием но не за тем что было до вмешательства. По сути я хочу сказать что фундаментально есть только два состояния, состояние в которое я вмешался и в котрое я не вмешиваюсь которое просто есть и есть. Если я вмешался то там уже не важно как именно, в любом случае там будет лишь куча ошибок восприятия по типу я вмешался понапридумывал слов о нём и думаю что это то, что я вижу. </w:t>
        <w:br/>
        <w:br/>
      </w:r>
      <w:r>
        <w:rPr>
          <w:rFonts w:ascii="Calibri" w:hAnsi="Calibri"/>
          <w:lang w:val="ru-RU"/>
        </w:rPr>
        <w:t>15. Почему я вообще так долго не мог до этого дойти?</w:t>
        <w:br/>
        <w:t xml:space="preserve">Потому что я не мог выбрать между двумя плохими вариантами, жизнь полностью без слов и без всего что они дают и жизнь полностью с зависимостями и всеми выдумками из прошлого которые разносят мне мозг, но добавляют жизни смысла. Почему я был так уверен что у меня только два варианта? Хотя не, я не был уверен в этом, я просто видел что есть два плохих варика, потом прошло время я жил в зависимом состоянии потому что в нём был какой то кайф от удовлетворения зависимостей, но потом я решил, что всё надо выбирать что-то и стал думать, как объеденить лучшее из этих состояний, как сохранить страсть к жизни не испытывая страха, злости и т. д. тоесть я понял что я хочу, я понял какое состояние я хочу потом я стал эскперементировать и пытаться получить то, что я хочу. А потом я осознал, что мне «религия» позволяет выбрать себе абсолютно любое состояние из возможных и совершенно не важно каким образом я в нём оказался, уверовал я во что то или нет, незамечаю я чего-то или всё замечаю, пофиг ваще, всё равно ничего нельзя сказать ни о чём, поэтому я сфокусировался на том, что бы оказаться в лучшем состоянии которое я могу только себе представить и пофиг каким образом и что я должен подумать поверить в какую иллюзия впасть пофиг что я должен забыть из того что знал или выдумать, я просто представил состояние которое хочу и я его получил, а не пропадает оно потому что я его сам не разрушаю своим самокопанием. Моё самокопание привело к тому, что я понял, считай доказал сам себе, что копать бессмысленно в конце просто прийдёшь к пустоте. Моё самокопание привело меня к тому, что заниматься самокопанием не нужно, нет смысла. Я откапал самокопанием что откапывать нечего, что откапать ничего невозможно кроме того, что откапывать нечего. Моя главная фраза по жизни, я не хочу верить, я хочу знать привела меня к тому, что теперь я знаю, что ничего невозможно узнать. </w:t>
        <w:br/>
      </w:r>
      <w:r>
        <w:rPr>
          <w:rFonts w:ascii="Calibri" w:hAnsi="Calibri"/>
          <w:lang w:val="ru-RU"/>
        </w:rPr>
        <w:t>Люди деляться на тех, кто занимается самокопанием и тех кто не занимается. Те кто не занимается те живут кайфуют всегда в хорошем настроении спокойные успешные. А те кто занимается впадает в ловушку бесконечной иллюзии что можно что то откапать и вечно откапывает то чего нет, что вводит в депресии, апатии и прочие приколы. Как я рад что я жив, а не суициднулся из-за самокопания.</w:t>
      </w:r>
      <w:r>
        <w:rPr>
          <w:rFonts w:ascii="Calibri" w:hAnsi="Calibri"/>
          <w:lang w:val="ru-RU"/>
        </w:rPr>
        <w:t xml:space="preserve"> </w:t>
      </w:r>
    </w:p>
    <w:p>
      <w:pPr>
        <w:pStyle w:val="Normal"/>
        <w:bidi w:val="0"/>
        <w:jc w:val="left"/>
        <w:rPr>
          <w:rFonts w:ascii="Calibri" w:hAnsi="Calibri"/>
          <w:lang w:val="ru-RU"/>
        </w:rPr>
      </w:pPr>
      <w:r>
        <w:rPr>
          <w:rFonts w:ascii="Calibri" w:hAnsi="Calibri"/>
          <w:lang w:val="ru-RU"/>
        </w:rPr>
      </w:r>
    </w:p>
    <w:p>
      <w:pPr>
        <w:pStyle w:val="Normal"/>
        <w:bidi w:val="0"/>
        <w:jc w:val="left"/>
        <w:rPr>
          <w:rFonts w:ascii="Calibri" w:hAnsi="Calibri"/>
          <w:lang w:val="ru-RU"/>
        </w:rPr>
      </w:pPr>
      <w:r>
        <w:rPr>
          <w:rFonts w:ascii="Calibri" w:hAnsi="Calibri"/>
          <w:lang w:val="ru-RU"/>
        </w:rPr>
      </w:r>
    </w:p>
    <w:p>
      <w:pPr>
        <w:pStyle w:val="Normal"/>
        <w:bidi w:val="0"/>
        <w:jc w:val="left"/>
        <w:rPr>
          <w:rFonts w:ascii="Calibri" w:hAnsi="Calibri"/>
          <w:lang w:val="ru-RU"/>
        </w:rPr>
      </w:pPr>
      <w:r>
        <w:rPr>
          <w:rFonts w:ascii="Calibri" w:hAnsi="Calibri"/>
          <w:lang w:val="ru-RU"/>
        </w:rPr>
        <w:t>Новое</w:t>
        <w:br/>
        <w:t xml:space="preserve">Сегодня утром я проснулся после написаного выше и столкнулся с плохим настроением из-за мыслей о бессмысленности всего. Почему это произошло и как вернуться в норм настроение? Нужно убить мысль о бессмысленности. Я в данный момент не понимаю почему слова это не источник истины, почему я не могу ничего сказать ведь кажется что могу, почему правды не существует когда вроде существует. Что то я могу увидеть, а что-то нет. Я ничего не хочу сейчас, все мои желания рубятся мыслью о бессмысленности. Ок, как на счёт того, что документация существует? Всё что выше это не правда, не гайд, не то во что нужно верить, не описание, это документация наблюдений, это не то что я вижу, но это правильная документация. Есть ещё неправильная документация по типу «я вижу что я могу сказать какую-то правду», я этого не вижу по факту, но мог бы находится в иллюзии что я могу это сделать и тогда бы видел такую документацию. Суть в том, что бы видеть правильную документацию в голове, ей не нужно быть ничем больше чем документацией. Правильная документация убивает все неправильные мысли. Окей, допустим, теперь я не вижу что мир бессмысленный. Но как теперь захотеть что-то? Нужно как то вернуть зависимости. Что бы их вернуть нужно </w:t>
      </w:r>
      <w:r>
        <w:rPr>
          <w:rFonts w:ascii="Calibri" w:hAnsi="Calibri"/>
          <w:lang w:val="ru-RU"/>
        </w:rPr>
        <w:t xml:space="preserve">просто вспомнить о них, разрешить себе о них думать, понять что ничего не запрещает им существовать независимо от их происхождения и понять что нет смысла ждать каких-то слов которые заставят меня действовать в правильном направлении. (картинка с двумя линиями на листе бумаги). Ещё не нужно ждать радости, достаточно появления желаний, кайфа от жизни и страсти к жизни. Радость может быть только от неправильных мыслей, а мысли могут быть только если неправильная документация. Кароче что бы всё было гуд, должна быть правильная документация в голове. Вчера я написал много всего и утром я проснулся без какой-либо документации в голове, потому что подумал что правильной документации не существует и может быть всё что угодно и т. д. но на самом деле от документации зависит то, что я вижу, какая документация то я и вижу. У меня всегда какая то документация в голове вопрос только в том, какая она. Верю ли я в то что моя текущая документация это то что я вижу? Нет. Я знаю, что документация это не описание того что я вижу, это нечто другое, поэтому это и называется документация, это некие субтитры к тому что я вижу. Суть в том, что правильная документация только одна, если её нет в голове то на её месте оказывается документация из памяти тоесть какая то прошлая детская документация, которая оказалась ошибочной. Что бы остановить мысли в голове должна быть правильная документация. Я должен верить в эту документацию? Верить что она правильная? Ну не знаю как это назвать, я думаю я должен видеть, что эта документация соотвествует моим наблюдениям? Смотри, документация влияет только на старую документацию в голове и больше ни на что. </w:t>
        <w:br/>
      </w:r>
      <w:r>
        <w:rPr>
          <w:rFonts w:ascii="Calibri" w:hAnsi="Calibri"/>
          <w:lang w:val="ru-RU"/>
        </w:rPr>
        <w:t xml:space="preserve">Сейчас желаний особо нет почему? Потому что почему то нет зависимых желаний. Мб они берутся от мыслей? Ну да по идее. Я документацией убил все мысли, а должен был только изменить то как они на меня влияют. Кароче я вчера писал о двух состояних, первое глубого зависимое с эмоциями и второе совсем без слов но и без чувств. Теперь тоже самое, я пишу документацию новую, она чёто там убивает и я думаю что мыслей не должно быть, но откуда такой вывод? Как то надо прийти к тому же к чему я вчера пришёл. Что я хочу быть зависимым но без эмоций. Как прийти к тому, что все состояния имеют право на существование? Сейчас мне кажется, что какие то соотносятся с реальностью а какие то нет и поэтому они не имеют права. Я вчера что-то понял про наблюдение, что наблюдениям нельзя верить. Ну да, вот я щас написал доку своих наблюдений, но это не является правдой, не является истиной реальностью ибо я ни о каком наблюдаемом ничего не могу сказать не могу назвать никакое наблюдаемое правдой и в то же время любое наблюдаемое можно назвать правдой. Кароче мб от моей документации зависит моё состояние и то что я вижу, нужно просто написать себе такую документацию которая даст мне лучшее состояние? Я же понял уже, что любая документация верная. Нужно представить себе состояние в котором я хочу быть и представить себе документацию того что бы я видел в этом состоянии, </w:t>
      </w:r>
      <w:r>
        <w:rPr>
          <w:rFonts w:ascii="Calibri" w:hAnsi="Calibri"/>
          <w:lang w:val="ru-RU"/>
        </w:rPr>
        <w:t>документацию этого состояния</w:t>
      </w:r>
      <w:r>
        <w:rPr>
          <w:rFonts w:ascii="Calibri" w:hAnsi="Calibri"/>
          <w:lang w:val="ru-RU"/>
        </w:rPr>
        <w:t xml:space="preserve">. </w:t>
      </w:r>
      <w:r>
        <w:rPr>
          <w:rFonts w:ascii="Calibri" w:hAnsi="Calibri"/>
          <w:lang w:val="ru-RU"/>
        </w:rPr>
        <w:t xml:space="preserve">Я понял, что любая документация имеет право на существования и любая документация правда с точки зрения того, что она является правильными субтитрами моих наблюдений. Я хочу сказать, что какие субтитры такой и «фильм», субтитры управляют фильмом, нет истиного фильма который на самом деле есть, нет фильма «правды» и фильма «неправды», о любом фильме я ничего не могу сказать и никак не могу его назвать все варианты фильмов абсолютно равны друг другу, тоесть неотличимы по показателям «правда/неправда», а значит нужно выбрать себе самый приятный и кайфовый фильм и не важно каким образом я его себе «включу» перед глазами. Я понял щас что документация существует и понял что она управляет тем какой фильм я вижу, если я убираю документацию то включается фильм на основе старых документаций по типу «всё бессмысленно и т.д.» если я добавляю новую, то бессмыссленно пытаться добавить единственную правильную документацию поскольку я не знаю какой «фильм» правильный, все фильмы равны друг другу в этом плане. И что тогда я делаю в своей голове? Я не убираю всю документацию, я не добавляю её, я делаю что-то третье, что именно? Если я попытаюсь понять что я делаю я тем самым напишу документацию того что я вижу? Незнаю. Я думаю я не занимаюсь созданием какой-то документации вовсе, я просто сразу представляю себе что я хочу чувствовать и я начинаю это чувствовать. </w:t>
      </w:r>
      <w:r>
        <w:rPr>
          <w:rFonts w:ascii="Calibri" w:hAnsi="Calibri"/>
          <w:lang w:val="ru-RU"/>
        </w:rPr>
        <w:t xml:space="preserve">Ну вот я написал документацию и потерял состояние тут же начился стресс и т. д. Значит нельзя писать доку того в каком я состоянии. А ну можно написать, дока в том, что у меня нет никакой доки. Тогда вопрос, а каким образом вырубаются старые доки из памяти если нет доки? А ну наверно дока есть, просто она в том, что доки нет или дока не нужна или что никакая дока не является истиной реальностью. Мне кажется я просто перестаю думать о какой-либо доке увидев, что концепция документаций это бессмысленная концепция которая только портит состояние, я можно сказать смотрю на мир без документации, тоесть я не могу сказать что стоит за моим состоянием, это как суперпозия, стоит попытаться узнать что-то суперпозиция тут же исчезает в какое-то одно из конкретных состояний. А у меня неконкретное сотсояние можно сказать суперпозиция состояния, я могу находится во всех состояниях одновременно и выбираю в каком я хочу быть состоянии? Нет, я ничего не выбираю, я просто оказываюсь в желанном состоянии и всё. Вот я щас это пишу у меня тут же пропадает состояние когда я начинаю думать что это моя документация состояния. Попытка написать любую документацию сразу лишает меня этого состояния, это состояние без документации поэтому написать какая там документация я не могу потому что её нет, стоит мне что-то написать и подумать что это документация моего состояния как моё состояние тут же исчезает и начинается стресс. Вопрос как я оказался в состоянии без документации и что для этого нужно? Почему это состояние не тоже самое что жить с прошлой документацие из памяти которая вызывает стресс? </w:t>
      </w:r>
      <w:r>
        <w:rPr>
          <w:rFonts w:ascii="Calibri" w:hAnsi="Calibri"/>
          <w:lang w:val="ru-RU"/>
        </w:rPr>
        <w:t xml:space="preserve">Смари либо я придумаю документацию которая переписывает старую документацию, таким образом я лишусь стресса но и лишусь всех остальных чувств. Либо я придумываю новую документацию которая не будет перекрывать ту часть старой документации которая вызывает стресс. Либо я вообще никакую новую документацию не буду придумывать или буду думать что все документации правда и нет смысла её придумывать тогда я буду жить с дефолтной документацией из памяти в которой куча стресса. А теперь про моё текущее состояние. Я кое что понял про документации в целом, я понял что какая документация такая и реальность, нет правильной и неправильной документации, реальность зависит от документации, я изучаю реальность и меняю документацию, меняя документацию я меняю то что я вижу, как я вижу реальность, и думаю, что я прихожу к более правильной документации, но ведь до этого я видел другую реальность, и вот вопрос чем она была нереальнее любой другой? Я же её видел и она реально была. С точки зрения истины я ни о какой реальности и ни о какой документации и вообще ни о чём ничего по факту не могу сказать, не могу назвать что-то правдой либо всё могу назвать правдой типа я вижу что все реальности и документации абсолютно неотличимы друг от друга с этой точки зрения абсолютно равны, равнозначны. И что происходит дальше? Дальше я просто перестаю думать о документациях, все документации просто исчезают из головы сами, потому что я понял их бессмысленность и неважность, никакая документация ничего не отображает кроме своего собственного значения. Документация это набор слов и я вижу лишь значение этих слов и думаю что это и есть реальность, тоесть я вижу то что сам придумал. Отсюда я прихожу к мысли что любое состояние любая реальность имеет полное право на существование независимо от того что за ним стоит, независимо от того какая документация за этим всем стоит. И тогда я начинаю смотреть какие варианты состояний и реальности я могу смочь видеть и оказываюсь в этом состоянии. Тоесть по ощущениям я перестаю создавать реальность с помощью выбора субтитров, я вообще больше не смотрю на субтитры, я сразу выбираю фильм который хочу видеть, я не выбираю фильм с помощью субтитров, я сразу представляю что хочу видеть и получаю это, тоесть это состояние без субтитров, если я попробую написать к нему документацию то у него появятся субтитры и это уже будет другое состояние. </w:t>
      </w:r>
      <w:r>
        <w:rPr>
          <w:rFonts w:ascii="Calibri" w:hAnsi="Calibri"/>
          <w:lang w:val="ru-RU"/>
        </w:rPr>
        <w:t xml:space="preserve">Что я думал раньше, я всегда видел что могу оказаться в любом состоянии в котором захочу, но всегда говорил себе и думал что это бред, ведь хорошее состояние не соответствует реальности ведь реальность ужасная. Тоесть у меня всегда было какая-то документация которая как правило была негативная и которая мне казалась единственно правильной из-за этой документации я не могу и не хотел быть в состоянии не соответствующем «реальной» документации. Я то жил с прошлой документацией которая совсем ужасная то создавал тысячи вариантов новой документации какие то были лучше а какие то хуже, сначала я каждый раз верил что нашёл истиную документацию и это либо вгоняло меня в апатию либо наоборот давала жёсткий буст мотивации в зависимости от того насколько «позитивную» доку я выдумал. Потом я изучал и дошёл до того, что оказывается слова это не то что я себе представлял, оказывается я по факту ничего не могу сказать О релальности и наблюдаемом, что бы я не сказал это не будет правдой, тоесть не будет тем что я вижу и т. д. в итоге все мои документации приводили к тому, что у меня небыло никакой мотивации чувств эмоций и вообще ничего. Типа последняя моя дока была в том, что я не могу написать правду и не могу ничего сказать, а ещё позднее была дока что любая дока не описывает реальность, любая дока это не правда. Кароче я не помню уже точно как там было. Что произошло дальше? Дальше я вдруг понял, что я вижу то, что задокументировал, тоесть какая дока такая и реальность, и я увидел что я не вижу разницы почему одно реальная реальность а другое нереальная реальность, типа я увидел что я ничего не могу сказать ни о какой доке и реальности которую она показывает, я не могу сказать что из этого всего правда а что ложь, я увидел неразличимость. </w:t>
      </w:r>
      <w:r>
        <w:rPr>
          <w:rFonts w:ascii="Calibri" w:hAnsi="Calibri"/>
          <w:lang w:val="ru-RU"/>
        </w:rPr>
        <w:t xml:space="preserve">Я увидел что выдумманная/иллюзорная/ошибочная дока ничем фундаментально не отличается от доки основанной на реальных наблюдениях. Типа когда я впал в иллюзи о реальности и верю в какую-то нереальную доку я вижу всё так, будто эта дока реальность, а если я это вижу тогда это и вправду реальность субъективно для меня и вот вопрос, что я могу сказать о такой иллюзорной реальности которая кажется реальностью и доке которая её порадила? Ничего не могу сказать не могу никак назвать это не могу сказать что это и что с этим делать. Тоесть я понял, что нет ничего плохого верить в то чего нет, я понял, что ваще не важно что в моей голове правда или иллюзии или заблуждения или ложь или вера или выдумки что бы там ни было я не могу сказать ничего ни о чём, что бы я не попытался сказать о чём то из вышеперечисленного это не будет правдой и не будет ложью это будет неизвестно чем. Я понял, что не важно что стоит за состоянием выдумка или реальность главное только то, в каких состояниях я способен оказаться а в каких неспособен, а что стоит за этим не важно ибо я всё равно ничего не могу сказать «плохо» о том что за этим стоит что бы там ни стояло. Поэтому я понял, что счастье в неведении что стоит за состоянием и попробовал оказаться в самом лучшем состоянии которое я могу только представить себе не пытаясь понять что за ним стоит потому что мне всё равно что за ним стоит. И так я оказался в состоянии за которым не стоит ничего, это состояние без документации, без субтитров, я получил возможность видеть то, что я хочу видеть без ограничений какими то субтитрами. Я понял, что разницы между фантазиями, выдумками, верой, реальность и т. д. нет никакой, во всяком случая я никак не могу её зарегистрировать. Разница только в том, что что то может существовать в моей голове а что то нет, в каком то состоянии я способен находится а в каком то нет. Поэтому нужно лишь думать в каком я хочу быть состоянии из тех что мне технически доступны, если мне доступно впасть в иллюзию смысла жизни и жить кайфовать не теряя состояния то можно спокойно это делать пофиг что это выдумка, один фиг я хз чё такое выдумка и не вижу никакого отличия от невыдумки. </w:t>
      </w:r>
      <w:r>
        <w:rPr>
          <w:rFonts w:ascii="Calibri" w:hAnsi="Calibri"/>
          <w:lang w:val="ru-RU"/>
        </w:rPr>
        <w:t>И тогда я осознал что можно спокойно жить без какой либо доки потому что не сущесвует истиной доки. Я всегда хотел найти истиную доку и жить с ней, я всегда хотел быть самым объективным, хотел узнать какая реальность на самом деле, но теперь я понял что это не</w:t>
      </w:r>
      <w:r>
        <w:rPr>
          <w:rFonts w:ascii="Calibri" w:hAnsi="Calibri"/>
          <w:lang w:val="ru-RU"/>
        </w:rPr>
        <w:t>з</w:t>
      </w:r>
      <w:r>
        <w:rPr>
          <w:rFonts w:ascii="Calibri" w:hAnsi="Calibri"/>
          <w:lang w:val="ru-RU"/>
        </w:rPr>
        <w:t xml:space="preserve">быточное желание. Теперь я понял что любая дока это правда любая дока показывает свою реальность. </w:t>
      </w:r>
      <w:r>
        <w:rPr>
          <w:rFonts w:ascii="Calibri" w:hAnsi="Calibri"/>
          <w:lang w:val="ru-RU"/>
        </w:rPr>
        <w:t xml:space="preserve">Кароче я отметал всегда варик жить без истиной доки потому что думал что она точно должна быть, а теперь понял что не должна быть и можно жить без неё спокойно. </w:t>
      </w:r>
      <w:r>
        <w:rPr>
          <w:rFonts w:ascii="Calibri" w:hAnsi="Calibri"/>
          <w:lang w:val="ru-RU"/>
        </w:rPr>
        <w:t xml:space="preserve">Можно сразу включать себе любой фильм какой захочу, а не так что сначала нужно создать какие-то субтитры. Кароче если говорить о том, что нужно другим людям что бы дойти до моего понимания, нужно начинать с того, что бы понять что никакие субтитры не описывают то, что ты видишь, никакая дока не является правдой, при этом то что я наблюдаю тоже не правда ибо правда это слово а я наблюдаю не слово, но в то же время можно впасть в иллюзию и начать заблуждаться что реальность это правда или что какая то дока это правда, которая описывает что то, такой вариант тоже имеет право на существование. Кароче нужно дойти до того, что бы увидеть своими глазами то что я вижу, увидеть всю картину про слова, доки, субтитры, наблюдение, реальность, правда/неправда, истина, описание, образы, увидеть всё это так как это вижу я. Самое главное в конце концов нужно увидеть, что никакая дока и никакая реальность будь то реальная или иллюзорная ничем фундамментально не отличается друг от друга и в результате понять как и я, что пофиг на доки вообще, просто выбирай себе сразу состояние и фильм и не парься о доках ибо они ничем важным не отличаются друг от друга, всё их отличие только словесное, типа одни ни о чём не говорящие слова заменяются на другие ни о чём не говорящие слова. Ну допустим моя дока, что всё ложь, выдумка, иллюзия и т. д. что с того? Пофиг ваще, это ни о чём мне не говорит, это всего лишь дока это не то что я вижу, это даже не «не то что я вижу», нельзя сказать что это и нельзя сказать что то о реальности которая за этим стоит, это некая дока за которой стоит некая реальность ни о чём из этого я ничего не могу сказать и не могу сказать как это называется правда или не правда, иллюзия или реальность. Я ничего ни о чём ничего не могу. Есть просто куча неотличимого неразличимого всякого и всё. </w:t>
      </w:r>
      <w:r>
        <w:rPr>
          <w:rFonts w:ascii="Calibri" w:hAnsi="Calibri"/>
          <w:lang w:val="ru-RU"/>
        </w:rPr>
        <w:t xml:space="preserve">Вот всё что я ща пишу это дока да? Да. Это влияет на моё состояние сейчас? Да влияет потому что это всё превращается в мою доку. И что я с этим должен делать? Зач вообще писать доку если она не нужна в итоге? Нужна. Вся эта дока выше нужна для того, что бы понять одну мысль, что дока не нужна для того что бы быть в хорошем настроении. Для того что бы избавиться от доки нужна дока. Ну нет на самом деле тут я ошибаюсь. Пока только не понял в чём. Если так судить то моё состояние становится с докой, тоесть становится плохим. Сейчас кажется что для того что бы понять что не нужна дока нужна дока. Но я чувствую что это не правда. Окей, ведь это можно назвать не докой, а просто опытом. Тоесть нужно пережить опыт который отложится в памяти глядя на который я буду знать что никакие доки не нужны что бы быть в хорошем состоянии и чего-то хотеть. </w:t>
        <w:br/>
      </w:r>
      <w:r>
        <w:rPr>
          <w:rFonts w:ascii="Calibri" w:hAnsi="Calibri"/>
          <w:lang w:val="ru-RU"/>
        </w:rPr>
        <w:t xml:space="preserve">Такое ощущение что есть два вида доков. Первый это такие доки которые я считаю единственно правильными, и второе это когда я пишу доки которые воспринимаю как одни из тысячи доков которые могли бы быть. Тоесть если я пишу доки и думаю что они описывают истиную реальность тогда это становится моими доками которые не будут давать мне быть в хорошем состоянии, а если я пишу доки и воспринимаю их не как описывающие реальность, точнее не как единственно правильные, а как просто одни из. Может второй варик вообще уже не корректно называть доками? Как называть то, что я сейчас пишу, если я воспринимаю это не как истиные доки наблюдаемого? Что я сейчас пишу, что это такое? Это не субтитры к тому что я вижу ибо я понимаю что я могу видеть что угодно. Это субтитры без фильма. Это голые субтитры которые не привязаны ни к чему, они абсолютно самостоятельный продукт. Я не использую всё что я пишу для отображения какой то картинки перед глазами, я использую это с другой целью. Это самостоятельный оторванный от какой либо реальности, картинки, фильма объект, осознав который я могу увидеть то, что я сейчас вижу, а именно то, что никакая писанина, не является по сути доками. Если доки это субтитры к наблюдаемому, тогда доков не существует </w:t>
      </w:r>
      <w:r>
        <w:rPr>
          <w:rFonts w:ascii="Calibri" w:hAnsi="Calibri"/>
          <w:lang w:val="ru-RU"/>
        </w:rPr>
        <w:t>потому что наблюдаемое может быть какое угодно</w:t>
      </w:r>
      <w:r>
        <w:rPr>
          <w:rFonts w:ascii="Calibri" w:hAnsi="Calibri"/>
          <w:lang w:val="ru-RU"/>
        </w:rPr>
        <w:t xml:space="preserve">? </w:t>
      </w:r>
      <w:r>
        <w:rPr>
          <w:rFonts w:ascii="Calibri" w:hAnsi="Calibri"/>
          <w:lang w:val="ru-RU"/>
        </w:rPr>
        <w:t>Нет тут как то по другому надо это всё понимать. Хорошо, давай так, всё что я сейчас</w:t>
      </w:r>
      <w:r>
        <w:rPr>
          <w:rFonts w:ascii="Calibri" w:hAnsi="Calibri"/>
          <w:lang w:val="ru-RU"/>
        </w:rPr>
        <w:t xml:space="preserve"> </w:t>
      </w:r>
      <w:r>
        <w:rPr>
          <w:rFonts w:ascii="Calibri" w:hAnsi="Calibri"/>
          <w:lang w:val="ru-RU"/>
        </w:rPr>
        <w:t>пишу это полноценные доки к наблюдаемому. Я по факту сейчас наблюдаю</w:t>
      </w:r>
      <w:r>
        <w:rPr>
          <w:rFonts w:ascii="Calibri" w:hAnsi="Calibri"/>
          <w:lang w:val="ru-RU"/>
        </w:rPr>
        <w:t xml:space="preserve"> </w:t>
      </w:r>
      <w:r>
        <w:rPr>
          <w:rFonts w:ascii="Calibri" w:hAnsi="Calibri"/>
          <w:lang w:val="ru-RU"/>
        </w:rPr>
        <w:t xml:space="preserve">то, что стоит за доками, тоесть эти доки правильные с точки зрения того, что я сейчас по факту наблюдаю, но при этом я понимаю что это не какие то особенные доки и особенная реальность которую обязательно нужно наблюдать, после этих доков я могу представить себе любую другую реальность не ограничивая себя никакими доками. Кароче я думаю, что что бы очутиться в реальности без доков нужно сначала оказаться в реальности которую создают доки выше. Тоесть все доки выше помещают меня в такую реальность из которой легко оказаться в любой другой реальности. Любые другие доки не дают такой возможности ибо в них написано что они единственно верные и т. п. </w:t>
        <w:br/>
        <w:br/>
        <w:t xml:space="preserve">Ещё раз, какая история получается. Я изучал реальность. В процессе изучения я был уверен, что существуют единственно верные доки. </w:t>
      </w:r>
      <w:r>
        <w:rPr>
          <w:rFonts w:ascii="Calibri" w:hAnsi="Calibri"/>
          <w:lang w:val="ru-RU"/>
        </w:rPr>
        <w:t>Точнее я был уверен что есть какая то разница между правильными и неправильными доками.</w:t>
      </w:r>
      <w:r>
        <w:rPr>
          <w:rFonts w:ascii="Calibri" w:hAnsi="Calibri"/>
          <w:lang w:val="ru-RU"/>
        </w:rPr>
        <w:t xml:space="preserve"> Эта уверенность не давала мне быть в состоянии без доков ибо я думал что они точно должны быть и обязательно единственно верные. </w:t>
      </w:r>
      <w:r>
        <w:rPr>
          <w:rFonts w:ascii="Calibri" w:hAnsi="Calibri"/>
          <w:lang w:val="ru-RU"/>
        </w:rPr>
        <w:t xml:space="preserve">Я был уверен, что правильные доки показывают правильную истиную реальность. А я хотел жить в истиной реальности. Но потом я понял, что невозможно сказать в чём разница между истиной и не истиной реальностью и почему не истиная реальность менее реально чем истиная, типа только потому что она ошибочная, иллюзорная, основана на заблуждении она не перестаёт быть реальной реальностью. </w:t>
        <w:br/>
        <w:br/>
        <w:t xml:space="preserve">Так сначала. </w:t>
        <w:br/>
        <w:t xml:space="preserve">Я изучал реальность наблюдениями документируя наблюдения что бы не забыть что я уже видел. </w:t>
        <w:br/>
        <w:t xml:space="preserve">Изучая наблюдениями я донаблюдался до того, что я вижу всё как </w:t>
      </w:r>
      <w:r>
        <w:rPr>
          <w:rFonts w:ascii="Calibri" w:hAnsi="Calibri"/>
          <w:lang w:val="ru-RU"/>
        </w:rPr>
        <w:t>самостоятельные не связанные сущности, слова, образы, реальность и т. </w:t>
      </w:r>
      <w:r>
        <w:rPr>
          <w:rFonts w:ascii="Calibri" w:hAnsi="Calibri"/>
          <w:lang w:val="ru-RU"/>
        </w:rPr>
        <w:t xml:space="preserve">д. </w:t>
      </w:r>
      <w:r>
        <w:rPr>
          <w:rFonts w:ascii="Calibri" w:hAnsi="Calibri"/>
          <w:lang w:val="ru-RU"/>
        </w:rPr>
        <w:t>о которых ещё ничего невозможно сказать.</w:t>
      </w:r>
      <w:r>
        <w:rPr>
          <w:rFonts w:ascii="Calibri" w:hAnsi="Calibri"/>
          <w:lang w:val="ru-RU"/>
        </w:rPr>
        <w:t xml:space="preserve"> В результате этого я увидел ещё кое что, я увидел что не могу увидеть разницу между выдумкой и не выдумкой например. И тогда у меня сразу снялся барьер на то, что бы </w:t>
      </w:r>
      <w:r>
        <w:rPr>
          <w:rFonts w:ascii="Calibri" w:hAnsi="Calibri"/>
          <w:lang w:val="ru-RU"/>
        </w:rPr>
        <w:t xml:space="preserve">жить </w:t>
      </w:r>
      <w:r>
        <w:rPr>
          <w:rFonts w:ascii="Calibri" w:hAnsi="Calibri"/>
          <w:lang w:val="ru-RU"/>
        </w:rPr>
        <w:t xml:space="preserve">без доков. Точняк, я всегда думал что важно не впадать в иллюзии, я придавал этому большое значение, но пока я внимательно разглядывал реальность и пытался понять что я реально вижу а что я не вижу то я увидел что я не вижу разницы между тем видеть мир без иллюзий и видеть с иллюзиями, в результате я перестал бояться жить в иллюзиях, мне вообще стало все равно есть у меня иллюзии какие то или нет, мне стало интересно только то в каком я состоянии и кайфово ли мне жить. </w:t>
        <w:br/>
      </w:r>
      <w:r>
        <w:rPr>
          <w:rFonts w:ascii="Calibri" w:hAnsi="Calibri"/>
          <w:lang w:val="ru-RU"/>
        </w:rPr>
        <w:t xml:space="preserve">Дак чё в итоге, то что я сейчас пишу это что? Это доки к тому что такого я наблюдал в прошлом в результате чего я получил возможность наблюдать сейчас состояние без доков. Это документация того, что было, а не того, что есть. Я сейчас живу без документации поэтому не могу сказать какая она у меня сейчас. Тоесть я могу задокументировать отсустивие у меня документации верно? Ну фиг знает, когда я так пишу у меня сразу появляется документация. Попытка задокументировать себя приводит к появлению у меня документации. А что я сейчас пишу тогда? Это документация устройства мозга? Типа я наблюдаю, что если я напишу документацию себя то у меня изменится состояние. Я документирую в данный момент не себя, а законы мозга. У меня опять ощущение что есть два вида документации. Один вид это документация того, что я сейчас вижу. Такой документации у меня сейчас нет в голове. Но она есть на бумаге. Может дело не в отсуствии документации а в том, что её нет у меня в голове? Сейчас я пишу документацию на бумаге, но в голову я её не загружаю по итогу, почему? Потому что я хочу жить без документации в голове. Почему хочу? Потому что мне ничего не запрещает так жить и потому что так кайфовее ибо документация в голове приживается только та которая соответствует наблюдениям тоесть такая которая убивает все желания и чувства. Какая то фантастически прекрасная документация не приживается я в неё просто не верю. Раньше я считал обязательным загрузить документацию в голову и думал только том, какую загрузить. Без загрузки документации у меня мозг заполняла старая документация очень стрёмная, новая документация убивала все чувства. А теперь, я пишу документацию на бумаге, осознаю её, понимаю её, и в результате магическим образом в моей голове перестаёт существовать какая либо документация ни старая ни новая. </w:t>
        <w:br/>
        <w:br/>
      </w:r>
      <w:r>
        <w:rPr>
          <w:rFonts w:ascii="Calibri" w:hAnsi="Calibri"/>
          <w:lang w:val="ru-RU"/>
        </w:rPr>
        <w:t xml:space="preserve">И так. Я что-то сейчас вижу. Я что-то понял. Я документирую на бумаге что я понял и что я вижу что бы не забыть, и что же я понял? Что я документирую? Я документирую по сути то, что все документации равны и что можно и нужно жить без документации в голове, и что не нужно переносить документацию которую я ща пишу на бумаге себе в голову. Я записываю сейчас себе напоминалку о том, что не нужно создавать в голове какую либо документацию и почему. Блин вот я щас это записал и это тут же превратилось в документацию в моей голове, что типа нельзя создавать документацию в голове, даже документацию «нельзя создавать документацию». Это как то трудновато понять. Я только что попытался написать какая у меня документация и тем самым я создал её у себя в голове. Кароче я сейчас пишу документацию но не себя, не свою, не ту которая у меня, а какую? Ту которая у меня на бумаге. Я пишу документацию которая на бумаге. Но ведь пока я её не написал её нет на бумаге? Да в этом и прикол. Я создаю документацию на бумаге которая является «документацией которая на бумаге» и не превращаю её в «документация которая у меня в голове». Итого, на что я сейчас смотрю на экране? Что я сейчас пишу? Я наблюдаю документацию моих наблюдений написаных на бумаге. Я не наблюдаю эту документацию в своей голове. Что я сейчас пишу? Я пишу документацию того что я сейчас наблюдаю, </w:t>
      </w:r>
      <w:r>
        <w:rPr>
          <w:rFonts w:ascii="Calibri" w:hAnsi="Calibri"/>
          <w:lang w:val="ru-RU"/>
        </w:rPr>
        <w:t xml:space="preserve">но я не пишу какую документацию я наблюдаю в голове, потому что я не наблюдаю никакой документации в голове. Я пишу обо всём что сейчас наблюдаю кроме того какую документацию в голове я наблюдаю потому что я никакую не наблюдаю, но если я пропробую написать это то она реально появится в голове. Поэтому когда я пишу я создаю документацию на бумаге которой раньше просто нигде не существовало. Тоесть я живу такой без документации в голове того, что я наблюдаю и думаю написать документацию того что я наблюдаю хотя бы на бумаге и тем самым я создаю документацию которой раньше не было нигде и в процессе делаю так, что бы эта документация осталась только на бумаге, а в голове так и были чистые наблюдения без какой либо документации. Тоесть в голове я не смогу понять какая документация стоит за моим состоянием, потому что её нет, раньше я бы считал это неприемлемым ибо я был уверен что она обязана быть и важно что бы она была самой точной и верной. Теперь же мне пофиг на верную документацию, ну вот я написал её сейчас на бумаге и мне этого достаточно, мне не нужно что бы она была у меня в голове, что бы я точно знал что я максимально объективно воспринимаю реальность, мне не нужна объективность мне нужен кайф, я написал объективную документацию и оставил её на бумаге, что бы не забыть всё что я видел и всегда оставаться в состоянии без документации. Итого, вот я ща это написал и немного лезет в голову написаное как будто это должно быть в голове что бы я был в правильном состоянии, но всё таки удаётся понять что нет ничего из этого в голове не нужно. Зачем тогда всё это? Просто для памяти? Что бы освежать её иногда? Типа эта писанина должна остаться на компьютере как история которую можно вспомнить перечитав, а что у меня остаётся в голове? Я же чувствую что что-то всё таки остаётся? Как будто бы остаётся воспоминание о том, что я видел. А видел я то, что задокументировано выше. Это воспоминание даёт мне возможность быть в лучшем состоянии без мыслей о какой либо документации и без желания документировать без желания заниматься какими то самокопаниями и т. д. </w:t>
      </w:r>
      <w:r>
        <w:rPr>
          <w:rFonts w:ascii="Calibri" w:hAnsi="Calibri"/>
          <w:lang w:val="ru-RU"/>
        </w:rPr>
        <w:t xml:space="preserve">В голове остаётся прошлый опыт, воспоминание о том как я писал эту документацию и воспоминание о том, что именно я в ней написал. Тоесть воспоминание о документации на бумаге и документация в голове разные вещи. Чем же они отличаются? Отличается тем, что воспоминание это не то, что я вижу, это то что я видел, причём на бумаге. А документация в голове это то, что я вижу в настоящем причём не на бумаге а в голове вижу слова буквально. Документация в голове это слова в голове документирующие то что я вижу. Должно быть только воспоминания о словах на бумаге документирующих то что я вижу. В чём отличие слова на бумаге в воспоминаниях в голове или просто слова в голове? Отличие в том, что на первое психика никак не реагирует ну или реагирует иначе, а на второе реагирует так будто эта документация это сама реальность. Вернее слова в голове меняют то что я вижу, они как бы затмевают собой реальность и я больше не могу видеть ничего кроме них, а слова на бумаге в воспоминаниях ничего не затмевают. Что такое документация в голове никак не могу понять, это какая то неописуемая словами вещь, это просто надо видеть. </w:t>
      </w:r>
      <w:r>
        <w:rPr>
          <w:rFonts w:ascii="Calibri" w:hAnsi="Calibri"/>
          <w:lang w:val="ru-RU"/>
        </w:rPr>
        <w:t xml:space="preserve">Документация на бумаге это понятно что. А в голове? В голове это слова документирующие то что я вижу значение которых я представляю что меняет то что я вижу. Документация в голове, это набор слов, которые я считаю правильной документацией, которые я держу в голове и смотрю на мир через них или вместе с ними тем самым меняя своё состояние. А жить без слов в голове, это жить незная невидя какими словами документируется то что ты видишь, тоесть просто смотришь и никак не документируешь, при этом у меня остаётся воспоминание о документировании на бумаге того что я видел, но воспоминание о документировании это не тоже самое что реальное документирование в голове в реальном времени. Чё то вдруг стало страшно жить без документирования в реальном времени, на секунду показалось что это очень важно, но уже отпустило, только показалось. Что бы не бояться нужно вспомнить, что документирование это не реальность и не описание реальности, это самостоятельная сущность имеющая неизвестное отношение к реальности о которой ничего нельзя сказать которую нельзя названи ни правдой ни неправдой. Блин чё то реально стрессово ибо я же не могу доказать что документирование в голове точно не нужно для выгоды. Где я ошибаюсь? Так ну вопервых нужно не забывать что вся важная документация сохранилась на бумаге. Тоесть правильная истиная документация у меня остаётся, я её не выбрасываю, просто я оставляю её на бумаге. А на счёт постоянного онлайн документирования в голове то могу сказать что не вижу в этом смысла. Кароче исходя из всего сказаного выше я понимаю, что мне достаточно задокументировать на бумаге то что я задокумментировал и больше мне ничего документировать не нужно ни на бумаге ни тем более в голове. Текущая документация на бумаге хорошо даёт мне понять, что во первых всю документацию нужно оставить на бумаге и во вторых что никакая другая документация мне не нужна ни с точки зрения пользы ни с точки зрения кайфа. Ибо вся важная документация о том, что такое реальность, что правда не правда, нужно не нужно и т. д. всё это уже написано выше, а остальное то что не входит в эти категории не является важным, поэтому и не нужно. Кароче я беспокоюсь только о важном документировании что бы оно у меня было хоть где то, и вот на бумаге мне достаточно, типа мне важно что бы было документирование в голове только если бы его нигде не было. У меня стресс начинается когда я начинаю думать о том, что бы убрать из головы важность какой либо документации, тоесть я можно сказать обесцениваю это и мой мозг слетает с катушек ибо он перестаёт понимать что важно а что нет, кароче мозгу нужна документация но к счатью ему хвататет документации на бумаге и в голове её не обязательно постоянно создавать. Типа один раз всё понял, всё увидел, во всём разобрался, всё записал на бумагу и закрыл для себя вопрос и больше никогда ничего в голове не переводишь в слова что бы что-то понять о том что ты видишь, один раз только понял что ничего нельзя понять и всё, больше не запариваешься о том что бы постоянно докумментировать с целью что-то понять, ты просто вырубаешь эту юзлесс функцию и живёшь кайфуешь в лучшем состоянии, но для этого нужно один раз всё понять и увидеть, а что бы не забыть всё что я понял и увидел я записал это тут на бумаге. </w:t>
      </w:r>
      <w:r>
        <w:rPr>
          <w:rFonts w:ascii="Calibri" w:hAnsi="Calibri"/>
          <w:lang w:val="ru-RU"/>
        </w:rPr>
        <w:t xml:space="preserve">Я переносил документацию в голову каждый раз для того, что бы видеть реальность через призму документации, я думал что это объективная реальность а всё остальное иллюзия ложь и выдумки. Несмотря на то что может это и так я понял что не важно что есть что и важно только то в каком состоянии мне больше нравится жить. Ещё одна причина почему я переносил доки в голову это вера что мне нужно контролировать себя в соответствии с доками что бы всё делать правильно и быть в правильном состоянии. Кароче мне нужны были доки в голое потому что они давали мне хорошее состояние и я думал что мне нужно постоянно проверять что я сейчас вижу тоесть документировать в реальном времени что бы сверять со своими доками в гайде. А что сейчас? Почему сейчас я так не буду делать? Может есть польза от доков в голове? Доки в голове меняют мне состояние в худшую сторону они не помогают удержать хорошее состояние и поступать правильно они наоброт мешают. Докам место только на бумаге с точки зрения кайфа, выгоды и всего остального. Да и вообще с доками в голове у меня ужасное состояние будет без желаний без всей фигни о какой выгоде вообще речь. Я наверно просто вспоминаю какие раньше у меня доки были, там да, там в них было куча мотивации чё то делать но оказалось что они все ложные не имеющие отношения к тому что я наблюдаю по факту поэтому я не могу в них верить, не получается, да и не хочу. Кароче, у меня есть встроенные сильные желания, я их не выдумывал никогда, и есть моё сознание которое пытается задокументировать то что видит, документируя я либо убиваю свои встроенные желания либо усиливаю их делая из них монстров либо модифицирую их создавая новые несуществующие в базе желания. Поэтому нужно жить чисто встроенными желаниями ничего не документируя. Документация должна быть только на бумаге просто что бы не забыть почему ничего не нужно документировать. </w:t>
        <w:br/>
        <w:br/>
      </w:r>
      <w:r>
        <w:rPr>
          <w:rFonts w:ascii="Calibri" w:hAnsi="Calibri"/>
          <w:lang w:val="ru-RU"/>
        </w:rPr>
        <w:t xml:space="preserve">Итого я вот сейчас написал доку. Она остаётся на бумаге, а бумага с доками остаётся у меня в воспоминаниях. Пока я помню эту бумажку и что в ней было написано — я в хорошем состоянии. Важно что я ничего не документирую онлайн, я просто вспоминаю что я документировал раньше, а если точнее то я вспоминаю не то что я документировал а то что я документировал И то что я видел когда я это документировал. Тоесть главное что я благодаря воспоминаниям о документировании каких то наблюдениях могу снова увидеть то, что я видел когда документировал. Поэтому эти доки на бумаге и в моих воспоминаниях это способ запомнить что я видел что бы снова это увидеть и видеть вообще постоянно. Доки нужны что бы запоминать то что я видел, а не что бы представлять себе значение слов которые я записал. Доки это как мосты к воспоминаниям о том, что я видел, но это не является само по себе тем что я видел. Кароче главное не доки вообще а воспоминания о том что я видел и понял, доки это шпаргалка если чё то забыл, но шпаргалка это это не то что именно я забыл, это лишь помошник  вспомнить что я мог забыть. </w:t>
        <w:br/>
        <w:br/>
        <w:br/>
      </w:r>
      <w:r>
        <w:rPr>
          <w:rFonts w:ascii="Calibri" w:hAnsi="Calibri"/>
          <w:lang w:val="ru-RU"/>
        </w:rPr>
        <w:t>Новое</w:t>
      </w:r>
      <w:r>
        <w:rPr>
          <w:rFonts w:ascii="Calibri" w:hAnsi="Calibri"/>
          <w:lang w:val="ru-RU"/>
        </w:rPr>
        <w:br/>
      </w:r>
      <w:r>
        <w:rPr>
          <w:rFonts w:ascii="Calibri" w:hAnsi="Calibri"/>
          <w:lang w:val="ru-RU"/>
        </w:rPr>
        <w:t xml:space="preserve">Я сходил потетил гайд. Понял важную темку, в голове не должно быть даже воспоминания о документации, в голове должно быть только воспоминания о том что конкретно я видел, а не то как я это документировал ибо это не то что я видел, кароче документация нужна что бы снова увидеть то что я видел но в голове держать ничего не нужно, нужно лишь освежать воспоминания обращаясь к записям, но нужны воспоминания именно о том что я видел. Потому что иначе воспоминания о документации на бумаге будут неприменно представлятся в голове и портить настроение, я не должен представлять себе никакую документацию никогда ни в каком виде, только помнить что я видел, а не писал. Не важно что я писал, это должно остаться только на бумаге. Если я хочу что то вспомнить я вспоминаю что я видел а не то что я написал на бумаге, к записям на бумаге нужно обращаться только если я совсем всё забыл и не могу вспомнить ничего что видел или не могу увидеть то что видел раньше и т. д. слова на бумаге это совсем не то что я вижу, но может быть это поможет вспомнить когда понадобится. Кароче я должен помнить что было, я помню это автоматически если что ничего делать для этого не нужно, но со временем память может стираться или забываться что то может тоже автоматически поэтому надо как то вспоминать и наверно доки помогут в этом но не факт кстати, такое ощущение что если я вижу как то мир то это уже на всегда ибо каждую секунду мой новый переписывает прошлый опыт и я всё меньше и меньше получаю шансов забыть чтото, наоборот я скорее забуду как жил и думал раньше чем забуду то что вижу сейчас. Поэтому живёшь, записи где то лежат и пусть лежат пох на них. </w:t>
        <w:br/>
        <w:br/>
        <w:br/>
      </w:r>
      <w:r>
        <w:rPr>
          <w:rFonts w:ascii="Calibri" w:hAnsi="Calibri"/>
          <w:lang w:val="ru-RU"/>
        </w:rPr>
        <w:t xml:space="preserve">Новое. </w:t>
        <w:br/>
        <w:t xml:space="preserve">Я ещё немного потестил и получилось следующее. Я немного поспал, проснулся и получилось так, что ваще всё забыл кроме доков. Тоесть я помню хорошо доки но нифига не помню что я видел за ними. Я не заметил по началу этого, я чувствовал что со мной что-то не так, что состояние стало хуже и глаз болит, а потом до меня дошло что у меня в голове появились доки, типа я их вспомнил и пытался получить хорошее состояние, кароче я понял, что никогда не нужно представлять себе доки, чтобы получить то самое состояние нужно просто смотреть на реальность. Ещё раз, как может быть, может быть так что я смотрю на реальность через свои правильные доки или через старые доки, но ни то ни то не правильно, что бы получить то самое состояние хорошее, нужно посмотреть на мир без доков, типа заглянуть за все доки, отбросить все доки куда то назад за наблюдение и забить на них типа они нафиг не нужны и всё. </w:t>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56</TotalTime>
  <Application>LibreOffice/24.2.1.2$Windows_X86_64 LibreOffice_project/db4def46b0453cc22e2d0305797cf981b68ef5ac</Application>
  <AppVersion>15.0000</AppVersion>
  <Pages>10</Pages>
  <Words>7997</Words>
  <Characters>38533</Characters>
  <CharactersWithSpaces>46562</CharactersWithSpaces>
  <Paragraphs>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2024-12-05T01:37:01Z</dcterms:created>
  <dc:creator/>
  <dc:description/>
  <dc:language>ru-RU</dc:language>
  <cp:lastModifiedBy/>
  <dcterms:modified xsi:type="dcterms:W3CDTF">2024-12-05T23:11:06Z</dcterms:modified>
  <cp:revision>9</cp:revision>
  <dc:subject/>
  <dc:title>Calibri</dc:title>
</cp:coreProperties>
</file>